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38D98" w14:textId="77777777" w:rsidR="006A2D15" w:rsidRDefault="006A2D15" w:rsidP="006A2D15">
      <w:pPr>
        <w:pStyle w:val="NoSpacing"/>
      </w:pPr>
      <w:r>
        <w:rPr>
          <w:u w:val="single"/>
        </w:rPr>
        <w:t>Jeffrey COBBE</w:t>
      </w:r>
      <w:r>
        <w:t xml:space="preserve">      (fl.1493)</w:t>
      </w:r>
    </w:p>
    <w:p w14:paraId="325BE7D9" w14:textId="77777777" w:rsidR="006A2D15" w:rsidRDefault="006A2D15" w:rsidP="006A2D15">
      <w:pPr>
        <w:pStyle w:val="NoSpacing"/>
      </w:pPr>
    </w:p>
    <w:p w14:paraId="0ADA2B54" w14:textId="77777777" w:rsidR="006A2D15" w:rsidRDefault="006A2D15" w:rsidP="006A2D15">
      <w:pPr>
        <w:pStyle w:val="NoSpacing"/>
      </w:pPr>
    </w:p>
    <w:p w14:paraId="6EBCF188" w14:textId="77777777" w:rsidR="006A2D15" w:rsidRDefault="006A2D15" w:rsidP="006A2D15">
      <w:pPr>
        <w:pStyle w:val="NoSpacing"/>
      </w:pPr>
      <w:r>
        <w:t>Son of William Cobbe of Sandringham(q.v.) and his first wife, Elizabeth(q.v.).</w:t>
      </w:r>
    </w:p>
    <w:p w14:paraId="618ADB33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Sandringham',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67-72.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http://www.british-history.ac.uk/topographical-hist-norfolk/vol9/pp67-72 [accessed 30 April 2019].</w:t>
      </w:r>
      <w:r>
        <w:rPr>
          <w:color w:val="333333"/>
          <w:shd w:val="clear" w:color="auto" w:fill="FFFFFF"/>
        </w:rPr>
        <w:t xml:space="preserve"> )</w:t>
      </w:r>
    </w:p>
    <w:p w14:paraId="270829D7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= the sister of Thomas Walpole of Lynn(q.v.).   (ibid.)</w:t>
      </w:r>
    </w:p>
    <w:p w14:paraId="7F39EFAC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</w:p>
    <w:p w14:paraId="6CACA021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</w:p>
    <w:p w14:paraId="3587FB90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1493</w:t>
      </w:r>
      <w:r>
        <w:rPr>
          <w:color w:val="333333"/>
          <w:shd w:val="clear" w:color="auto" w:fill="FFFFFF"/>
        </w:rPr>
        <w:tab/>
        <w:t>His father made him an executor of his Will.  (ibid.)</w:t>
      </w:r>
    </w:p>
    <w:p w14:paraId="3CCA9A9B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</w:p>
    <w:p w14:paraId="4399F73D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</w:p>
    <w:p w14:paraId="04AEAB37" w14:textId="77777777" w:rsidR="006A2D15" w:rsidRDefault="006A2D15" w:rsidP="006A2D1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30 April 2019</w:t>
      </w:r>
    </w:p>
    <w:p w14:paraId="2F717CEB" w14:textId="77777777" w:rsidR="006B2F86" w:rsidRPr="00E71FC3" w:rsidRDefault="006A2D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0888C" w14:textId="77777777" w:rsidR="006A2D15" w:rsidRDefault="006A2D15" w:rsidP="00E71FC3">
      <w:pPr>
        <w:spacing w:after="0" w:line="240" w:lineRule="auto"/>
      </w:pPr>
      <w:r>
        <w:separator/>
      </w:r>
    </w:p>
  </w:endnote>
  <w:endnote w:type="continuationSeparator" w:id="0">
    <w:p w14:paraId="7F5FC8B2" w14:textId="77777777" w:rsidR="006A2D15" w:rsidRDefault="006A2D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E9B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22035" w14:textId="77777777" w:rsidR="006A2D15" w:rsidRDefault="006A2D15" w:rsidP="00E71FC3">
      <w:pPr>
        <w:spacing w:after="0" w:line="240" w:lineRule="auto"/>
      </w:pPr>
      <w:r>
        <w:separator/>
      </w:r>
    </w:p>
  </w:footnote>
  <w:footnote w:type="continuationSeparator" w:id="0">
    <w:p w14:paraId="15A8E5E7" w14:textId="77777777" w:rsidR="006A2D15" w:rsidRDefault="006A2D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15"/>
    <w:rsid w:val="001A7C09"/>
    <w:rsid w:val="00577BD5"/>
    <w:rsid w:val="00656CBA"/>
    <w:rsid w:val="006A1F77"/>
    <w:rsid w:val="006A2D1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BE964"/>
  <w15:chartTrackingRefBased/>
  <w15:docId w15:val="{5B88DA6D-5435-4184-8C71-7D6873C64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6A2D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2019-04-30T20:07:00Z</dcterms:created>
  <dcterms:modified xsi:type="dcterms:W3CDTF">2019-04-30T20:07:00Z</dcterms:modified>
</cp:coreProperties>
</file>